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746F">
        <w:fldChar w:fldCharType="begin"/>
      </w:r>
      <w:r w:rsidR="00FB746F">
        <w:instrText xml:space="preserve"> DOCPROPERTY  TSG/WGRef  \* MERGEFORMAT </w:instrText>
      </w:r>
      <w:r w:rsidR="00FB746F">
        <w:fldChar w:fldCharType="separate"/>
      </w:r>
      <w:r w:rsidR="003609EF">
        <w:rPr>
          <w:b/>
          <w:noProof/>
          <w:sz w:val="24"/>
        </w:rPr>
        <w:t>RAN5</w:t>
      </w:r>
      <w:r w:rsidR="00FB74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746F">
        <w:fldChar w:fldCharType="begin"/>
      </w:r>
      <w:r w:rsidR="00FB746F">
        <w:instrText xml:space="preserve"> DOCPROPERTY  MtgSeq  \* MERGEFORMAT </w:instrText>
      </w:r>
      <w:r w:rsidR="00FB746F">
        <w:fldChar w:fldCharType="separate"/>
      </w:r>
      <w:r w:rsidR="00EB09B7" w:rsidRPr="00EB09B7">
        <w:rPr>
          <w:b/>
          <w:noProof/>
          <w:sz w:val="24"/>
        </w:rPr>
        <w:t>94</w:t>
      </w:r>
      <w:r w:rsidR="00FB746F">
        <w:rPr>
          <w:b/>
          <w:noProof/>
          <w:sz w:val="24"/>
        </w:rPr>
        <w:fldChar w:fldCharType="end"/>
      </w:r>
      <w:r w:rsidR="00FB746F">
        <w:fldChar w:fldCharType="begin"/>
      </w:r>
      <w:r w:rsidR="00FB746F">
        <w:instrText xml:space="preserve"> DOCPROPERTY  MtgTitle  \* MERGEFORMAT </w:instrText>
      </w:r>
      <w:r w:rsidR="00FB746F">
        <w:fldChar w:fldCharType="separate"/>
      </w:r>
      <w:r w:rsidR="00EB09B7">
        <w:rPr>
          <w:b/>
          <w:noProof/>
          <w:sz w:val="24"/>
        </w:rPr>
        <w:t>-e</w:t>
      </w:r>
      <w:r w:rsidR="00FB74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746F">
        <w:fldChar w:fldCharType="begin"/>
      </w:r>
      <w:r w:rsidR="00FB746F">
        <w:instrText xml:space="preserve"> DOCPROPERTY  Tdoc#  \* MERGEFORMAT </w:instrText>
      </w:r>
      <w:r w:rsidR="00FB746F">
        <w:fldChar w:fldCharType="separate"/>
      </w:r>
      <w:r w:rsidR="00E13F3D" w:rsidRPr="00E13F3D">
        <w:rPr>
          <w:b/>
          <w:i/>
          <w:noProof/>
          <w:sz w:val="28"/>
        </w:rPr>
        <w:t>R5-221152</w:t>
      </w:r>
      <w:r w:rsidR="00FB746F">
        <w:rPr>
          <w:b/>
          <w:i/>
          <w:noProof/>
          <w:sz w:val="28"/>
        </w:rPr>
        <w:fldChar w:fldCharType="end"/>
      </w:r>
    </w:p>
    <w:p w14:paraId="7CB45193" w14:textId="77777777" w:rsidR="001E41F3" w:rsidRDefault="00FB74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74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74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7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7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of NR perf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WI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8709B2" w:rsidR="001E41F3" w:rsidRDefault="00220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B746F">
              <w:fldChar w:fldCharType="begin"/>
            </w:r>
            <w:r w:rsidR="00FB746F">
              <w:instrText xml:space="preserve"> DOCPROPERTY  SourceIfTsg  \* MERGEFORMAT </w:instrText>
            </w:r>
            <w:r w:rsidR="00FB746F">
              <w:fldChar w:fldCharType="separate"/>
            </w:r>
            <w:r w:rsidR="00FB74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7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821D8" w:rsidR="001E41F3" w:rsidRDefault="00E66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test cases part of NR Perf Enh WI is currently marked as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F0CF04" w:rsidR="001E41F3" w:rsidRDefault="003E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</w:t>
            </w:r>
            <w:r w:rsidR="00E661AF">
              <w:rPr>
                <w:noProof/>
              </w:rPr>
              <w:t>of all completed NR perf enh WI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F4D3E4" w:rsidR="001E41F3" w:rsidRDefault="003E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755CF" w:rsidR="001E41F3" w:rsidRDefault="00220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2C71C" w14:textId="77777777" w:rsidR="001E41F3" w:rsidRDefault="00AA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Jumbo CR to include applicability for all test cases c</w:t>
            </w:r>
            <w:r w:rsidR="003E4AC4">
              <w:rPr>
                <w:noProof/>
              </w:rPr>
              <w:t xml:space="preserve">urrently completed for </w:t>
            </w:r>
            <w:r>
              <w:rPr>
                <w:noProof/>
              </w:rPr>
              <w:t>NR performance enhancement WI</w:t>
            </w:r>
            <w:r w:rsidR="003E4AC4">
              <w:rPr>
                <w:noProof/>
              </w:rPr>
              <w:t>.</w:t>
            </w:r>
          </w:p>
          <w:p w14:paraId="00D3B8F7" w14:textId="04EE1CB0" w:rsidR="003E4AC4" w:rsidRDefault="003E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during the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F8BB40" w14:textId="77777777" w:rsidR="003456F9" w:rsidRDefault="003456F9">
      <w:pPr>
        <w:rPr>
          <w:noProof/>
        </w:rPr>
        <w:sectPr w:rsidR="003456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1F55F" w14:textId="77777777" w:rsidR="00FB746F" w:rsidRPr="00813CD9" w:rsidRDefault="00FB746F" w:rsidP="00FB746F">
      <w:pPr>
        <w:pStyle w:val="Heading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2F0285" w14:textId="77777777" w:rsidR="00FB746F" w:rsidRPr="00813CD9" w:rsidRDefault="00FB746F" w:rsidP="00FB746F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FB746F" w:rsidRPr="00813CD9" w14:paraId="7FFC152A" w14:textId="77777777" w:rsidTr="00B42A4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08D52" w14:textId="77777777" w:rsidR="00FB746F" w:rsidRPr="00813CD9" w:rsidRDefault="00FB746F" w:rsidP="00B42A4D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A56F0" w14:textId="77777777" w:rsidR="00FB746F" w:rsidRPr="00813CD9" w:rsidRDefault="00FB746F" w:rsidP="00B42A4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5E7FE" w14:textId="77777777" w:rsidR="00FB746F" w:rsidRPr="00813CD9" w:rsidRDefault="00FB746F" w:rsidP="00B42A4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B498" w14:textId="77777777" w:rsidR="00FB746F" w:rsidRPr="00813CD9" w:rsidRDefault="00FB746F" w:rsidP="00B42A4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A0356" w14:textId="77777777" w:rsidR="00FB746F" w:rsidRPr="00813CD9" w:rsidRDefault="00FB746F" w:rsidP="00B42A4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C518" w14:textId="77777777" w:rsidR="00FB746F" w:rsidRPr="00813CD9" w:rsidRDefault="00FB746F" w:rsidP="00B42A4D">
            <w:pPr>
              <w:pStyle w:val="TAH"/>
            </w:pPr>
            <w:r w:rsidRPr="00813CD9">
              <w:t>Additional Information</w:t>
            </w:r>
          </w:p>
        </w:tc>
      </w:tr>
      <w:tr w:rsidR="00FB746F" w:rsidRPr="00813CD9" w14:paraId="749C5C00" w14:textId="77777777" w:rsidTr="00B42A4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D83C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F89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4E9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D0D" w14:textId="77777777" w:rsidR="00FB746F" w:rsidRPr="00813CD9" w:rsidRDefault="00FB746F" w:rsidP="00B42A4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FF9C" w14:textId="77777777" w:rsidR="00FB746F" w:rsidRPr="00813CD9" w:rsidRDefault="00FB746F" w:rsidP="00B42A4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CE1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8F8" w14:textId="77777777" w:rsidR="00FB746F" w:rsidRPr="00813CD9" w:rsidRDefault="00FB746F" w:rsidP="00B42A4D">
            <w:pPr>
              <w:pStyle w:val="TAH"/>
            </w:pPr>
          </w:p>
        </w:tc>
      </w:tr>
      <w:tr w:rsidR="00FB746F" w:rsidRPr="00813CD9" w14:paraId="6CAB6B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825A39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CBF7AC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97FD0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D931FF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FB88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742C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08979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</w:tr>
      <w:tr w:rsidR="00FB746F" w:rsidRPr="00813CD9" w14:paraId="6D3AEAE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57463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BEBE3A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47CC1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2CF1B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0143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4D19B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A0DA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</w:tr>
      <w:tr w:rsidR="00FB746F" w:rsidRPr="00813CD9" w14:paraId="07B6B79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9574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4334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0758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9290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5EB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CDAE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5A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31F39E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2F37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F5EC" w14:textId="77777777" w:rsidR="00FB746F" w:rsidRPr="00813CD9" w:rsidRDefault="00FB746F" w:rsidP="00B42A4D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2743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2EF3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F2A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AF81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B75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72415C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24A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6822" w14:textId="77777777" w:rsidR="00FB746F" w:rsidRPr="00813CD9" w:rsidRDefault="00FB746F" w:rsidP="00B42A4D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C5E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74C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714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631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54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A8FCB8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1F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26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3DB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F0D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48C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46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1B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B663D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FC04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EB5D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1452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56D8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7A21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1FC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C5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7F05A0B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96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D45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0DD6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B5F6" w14:textId="77777777" w:rsidR="00FB746F" w:rsidRPr="00813CD9" w:rsidRDefault="00FB746F" w:rsidP="00B42A4D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BC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BDA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94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606A25B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1A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FD5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49A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F8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19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FF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A67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D3425A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0E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0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63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DE6" w14:textId="77777777" w:rsidR="00FB746F" w:rsidRPr="00813CD9" w:rsidRDefault="00FB746F" w:rsidP="00B42A4D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58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231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8F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098BB7C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20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1D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A5D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507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62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74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3A0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E2F058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88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FC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F68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04E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7A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2D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05A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0CDCFB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D9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B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CA6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A90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1D6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97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A7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3B3365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71D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E73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D752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53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DFA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D8D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C7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9A64F4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4F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B7EC" w14:textId="77777777" w:rsidR="00FB746F" w:rsidRPr="00813CD9" w:rsidRDefault="00FB746F" w:rsidP="00B42A4D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80C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9A3" w14:textId="77777777" w:rsidR="00FB746F" w:rsidRPr="00813CD9" w:rsidRDefault="00FB746F" w:rsidP="00B42A4D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B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F45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A7A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854BEA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3E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7FDA" w14:textId="77777777" w:rsidR="00FB746F" w:rsidRPr="00813CD9" w:rsidRDefault="00FB746F" w:rsidP="00B42A4D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230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FD08" w14:textId="77777777" w:rsidR="00FB746F" w:rsidRPr="00813CD9" w:rsidRDefault="00FB746F" w:rsidP="00B42A4D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D7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BF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7E4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893616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51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D24" w14:textId="77777777" w:rsidR="00FB746F" w:rsidRPr="00813CD9" w:rsidRDefault="00FB746F" w:rsidP="00B42A4D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05DB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C10" w14:textId="77777777" w:rsidR="00FB746F" w:rsidRPr="00813CD9" w:rsidRDefault="00FB746F" w:rsidP="00B42A4D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2E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5AC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D77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FCE6C1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7B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BCCF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1C6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0D7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933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DBA0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561869A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3E5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CA6A0C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047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66CF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64D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4D2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24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3F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81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B40A2D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FE2F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FA2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3C89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FB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9EF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F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FEB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4758EB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76C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BED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8AE3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EA3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882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5A5F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CCC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7D39BF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B515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F15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B90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D3A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6C30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4D3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640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A3CD5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802" w14:textId="77777777" w:rsidR="00FB746F" w:rsidRPr="00813CD9" w:rsidRDefault="00FB746F" w:rsidP="00B42A4D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86D0" w14:textId="77777777" w:rsidR="00FB746F" w:rsidRPr="00813CD9" w:rsidRDefault="00FB746F" w:rsidP="00B42A4D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BB5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FA6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4C2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6A2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43C7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F1AE9F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DE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1F13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9A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084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CA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7A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E6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2A0665B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EEF" w14:textId="77777777" w:rsidR="00FB746F" w:rsidRPr="00813CD9" w:rsidRDefault="00FB746F" w:rsidP="00B42A4D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75F" w14:textId="77777777" w:rsidR="00FB746F" w:rsidRPr="00813CD9" w:rsidRDefault="00FB746F" w:rsidP="00B42A4D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B7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89E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5C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DB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1F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862DBF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2EE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068" w14:textId="77777777" w:rsidR="00FB746F" w:rsidRPr="00813CD9" w:rsidRDefault="00FB746F" w:rsidP="00B42A4D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CBC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C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69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530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215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1AA3454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098C" w14:textId="77777777" w:rsidR="00FB746F" w:rsidRPr="00813CD9" w:rsidRDefault="00FB746F" w:rsidP="00B42A4D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FFC6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67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C34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2DF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392A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C618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3704A1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CEB3" w14:textId="77777777" w:rsidR="00FB746F" w:rsidRPr="00813CD9" w:rsidRDefault="00FB746F" w:rsidP="00B42A4D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FF3" w14:textId="77777777" w:rsidR="00FB746F" w:rsidRPr="00813CD9" w:rsidRDefault="00FB746F" w:rsidP="00B42A4D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C9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22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B7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E2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9DE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3E7378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D07" w14:textId="77777777" w:rsidR="00FB746F" w:rsidRPr="00813CD9" w:rsidRDefault="00FB746F" w:rsidP="00B42A4D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2DFF" w14:textId="77777777" w:rsidR="00FB746F" w:rsidRPr="00813CD9" w:rsidRDefault="00FB746F" w:rsidP="00B42A4D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24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45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9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220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89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A97D1F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E81" w14:textId="77777777" w:rsidR="00FB746F" w:rsidRPr="00813CD9" w:rsidRDefault="00FB746F" w:rsidP="00B42A4D">
            <w:pPr>
              <w:pStyle w:val="TAL"/>
            </w:pPr>
            <w:r w:rsidRPr="00813CD9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F03" w14:textId="77777777" w:rsidR="00FB746F" w:rsidRPr="00813CD9" w:rsidRDefault="00FB746F" w:rsidP="00B42A4D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08E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28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3B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19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E2D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DC4185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6FE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F146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C3AD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94FE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C99C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50E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84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9C459F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8034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0B40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9795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CFD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86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7EE9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DE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C34850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BE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2C5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BA6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865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BD6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C21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2C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DB7BEF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1482" w14:textId="77777777" w:rsidR="00FB746F" w:rsidRPr="00813CD9" w:rsidRDefault="00FB746F" w:rsidP="00B42A4D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B250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A74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D5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1544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9FE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937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3529436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9DE3" w14:textId="77777777" w:rsidR="00FB746F" w:rsidRPr="00813CD9" w:rsidRDefault="00FB746F" w:rsidP="00B42A4D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E1FC" w14:textId="77777777" w:rsidR="00FB746F" w:rsidRPr="00813CD9" w:rsidRDefault="00FB746F" w:rsidP="00B42A4D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5630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60E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1BA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CC2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6EE4D1D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3E5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10251C6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1094" w14:textId="77777777" w:rsidR="00FB746F" w:rsidRPr="00813CD9" w:rsidRDefault="00FB746F" w:rsidP="00B42A4D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B3C9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24CD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8CD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8B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8ED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64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D7E991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3AC4" w14:textId="77777777" w:rsidR="00FB746F" w:rsidRPr="00813CD9" w:rsidRDefault="00FB746F" w:rsidP="00B42A4D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61BF" w14:textId="77777777" w:rsidR="00FB746F" w:rsidRPr="00813CD9" w:rsidRDefault="00FB746F" w:rsidP="00B42A4D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AFA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AC2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0C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8E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78A8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79522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CA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1362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E59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45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ADA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F03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37E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9B9D89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F28" w14:textId="77777777" w:rsidR="00FB746F" w:rsidRPr="00813CD9" w:rsidRDefault="00FB746F" w:rsidP="00B42A4D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333" w14:textId="77777777" w:rsidR="00FB746F" w:rsidRPr="00813CD9" w:rsidRDefault="00FB746F" w:rsidP="00B42A4D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42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69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06D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7C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39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16EF11A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AD9" w14:textId="77777777" w:rsidR="00FB746F" w:rsidRPr="00813CD9" w:rsidRDefault="00FB746F" w:rsidP="00B42A4D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D9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B92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5C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DB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2807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5F1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FB746F" w:rsidRPr="00813CD9" w14:paraId="594F798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01F" w14:textId="77777777" w:rsidR="00FB746F" w:rsidRPr="00813CD9" w:rsidRDefault="00FB746F" w:rsidP="00B42A4D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A2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B6E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CD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04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D2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C14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AD734D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A9C7" w14:textId="77777777" w:rsidR="00FB746F" w:rsidRPr="00813CD9" w:rsidRDefault="00FB746F" w:rsidP="00B42A4D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20CC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DBF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8DB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9B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CD9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8E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C832C5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046" w14:textId="77777777" w:rsidR="00FB746F" w:rsidRPr="00813CD9" w:rsidRDefault="00FB746F" w:rsidP="00B42A4D">
            <w:pPr>
              <w:pStyle w:val="TAL"/>
            </w:pPr>
            <w:r w:rsidRPr="00813CD9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65F" w14:textId="77777777" w:rsidR="00FB746F" w:rsidRPr="00813CD9" w:rsidRDefault="00FB746F" w:rsidP="00B42A4D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54A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C5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5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587A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2E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70FE6E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D81" w14:textId="77777777" w:rsidR="00FB746F" w:rsidRPr="00813CD9" w:rsidRDefault="00FB746F" w:rsidP="00B42A4D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5BF8" w14:textId="77777777" w:rsidR="00FB746F" w:rsidRPr="00813CD9" w:rsidRDefault="00FB746F" w:rsidP="00B42A4D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78A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02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E4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331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E08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AEBEBB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8DA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5583" w14:textId="77777777" w:rsidR="00FB746F" w:rsidRPr="00813CD9" w:rsidRDefault="00FB746F" w:rsidP="00B42A4D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3C5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CF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E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D9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8A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09EDFB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DDF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50C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FE1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4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D5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2AC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5741C90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00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19F22B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5DE6" w14:textId="77777777" w:rsidR="00FB746F" w:rsidRPr="00813CD9" w:rsidRDefault="00FB746F" w:rsidP="00B42A4D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F6CE" w14:textId="77777777" w:rsidR="00FB746F" w:rsidRPr="00813CD9" w:rsidRDefault="00FB746F" w:rsidP="00B42A4D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03C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5D1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D7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E1E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BF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3E32D5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85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F3B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9E1A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377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B3E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FB5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F31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2766A0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698" w14:textId="77777777" w:rsidR="00FB746F" w:rsidRPr="00813CD9" w:rsidRDefault="00FB746F" w:rsidP="00B42A4D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7B9" w14:textId="77777777" w:rsidR="00FB746F" w:rsidRPr="00813CD9" w:rsidRDefault="00FB746F" w:rsidP="00B42A4D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6805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4A0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C470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F63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68D0B40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F9F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455E760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A0FF" w14:textId="77777777" w:rsidR="00FB746F" w:rsidRPr="00813CD9" w:rsidRDefault="00FB746F" w:rsidP="00B42A4D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4168" w14:textId="77777777" w:rsidR="00FB746F" w:rsidRPr="00813CD9" w:rsidRDefault="00FB746F" w:rsidP="00B42A4D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2CC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29F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4BCF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19B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14037EC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71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6637289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0F76" w14:textId="77777777" w:rsidR="00FB746F" w:rsidRPr="00813CD9" w:rsidRDefault="00FB746F" w:rsidP="00B42A4D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F3B0" w14:textId="77777777" w:rsidR="00FB746F" w:rsidRPr="00813CD9" w:rsidRDefault="00FB746F" w:rsidP="00B42A4D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8E4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8CB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087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BF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C0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677B98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B0D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8BC9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EB0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00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95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A4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D7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886026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EAC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F1D" w14:textId="77777777" w:rsidR="00FB746F" w:rsidRPr="00813CD9" w:rsidRDefault="00FB746F" w:rsidP="00B42A4D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C9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05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B8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34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4B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4D0313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1F48" w14:textId="77777777" w:rsidR="00FB746F" w:rsidRPr="00813CD9" w:rsidRDefault="00FB746F" w:rsidP="00B42A4D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DC5B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68AC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719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79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077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65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B75962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E63F" w14:textId="77777777" w:rsidR="00FB746F" w:rsidRPr="00813CD9" w:rsidRDefault="00FB746F" w:rsidP="00B42A4D">
            <w:pPr>
              <w:pStyle w:val="TAL"/>
            </w:pPr>
            <w:r w:rsidRPr="00813CD9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BB81" w14:textId="77777777" w:rsidR="00FB746F" w:rsidRPr="00813CD9" w:rsidRDefault="00FB746F" w:rsidP="00B42A4D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BA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B7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82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AA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3B0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D725B0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AA8" w14:textId="77777777" w:rsidR="00FB746F" w:rsidRPr="00813CD9" w:rsidRDefault="00FB746F" w:rsidP="00B42A4D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C40" w14:textId="77777777" w:rsidR="00FB746F" w:rsidRPr="00813CD9" w:rsidRDefault="00FB746F" w:rsidP="00B42A4D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61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24B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27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6CD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932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F8DCA8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B013" w14:textId="77777777" w:rsidR="00FB746F" w:rsidRPr="00813CD9" w:rsidRDefault="00FB746F" w:rsidP="00B42A4D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9E6" w14:textId="77777777" w:rsidR="00FB746F" w:rsidRPr="00813CD9" w:rsidRDefault="00FB746F" w:rsidP="00B42A4D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3F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AF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E17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3826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9F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3105BE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F37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516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A3F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90C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D7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2DLCA but not supporting 4Rx UE capability on </w:t>
            </w:r>
            <w:proofErr w:type="gramStart"/>
            <w:r w:rsidRPr="00813CD9">
              <w:rPr>
                <w:lang w:eastAsia="zh-CN"/>
              </w:rPr>
              <w:t>any  CCs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3B2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F9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0E4826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91A" w14:textId="77777777" w:rsidR="00FB746F" w:rsidRPr="00813CD9" w:rsidRDefault="00FB746F" w:rsidP="00B42A4D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CCD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CA5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2D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E5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19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0A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5D085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B2A8" w14:textId="77777777" w:rsidR="00FB746F" w:rsidRPr="00813CD9" w:rsidRDefault="00FB746F" w:rsidP="00B42A4D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4B2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61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76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24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593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BD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29B8CA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A781" w14:textId="77777777" w:rsidR="00FB746F" w:rsidRPr="00813CD9" w:rsidRDefault="00FB746F" w:rsidP="00B42A4D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A9A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1E8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5E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DE8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8F1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387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0BBA78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041" w14:textId="77777777" w:rsidR="00FB746F" w:rsidRPr="00813CD9" w:rsidRDefault="00FB746F" w:rsidP="00B42A4D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433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74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DE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5E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F3C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67DE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064AF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09C3" w14:textId="77777777" w:rsidR="00FB746F" w:rsidRPr="00813CD9" w:rsidRDefault="00FB746F" w:rsidP="00B42A4D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342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E78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2F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66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2F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D9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480EDC6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638" w14:textId="77777777" w:rsidR="00FB746F" w:rsidRPr="00813CD9" w:rsidRDefault="00FB746F" w:rsidP="00B42A4D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2C9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2F9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F0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6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EEF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1DF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04675F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F2F" w14:textId="77777777" w:rsidR="00FB746F" w:rsidRPr="00813CD9" w:rsidRDefault="00FB746F" w:rsidP="00B42A4D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11F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6A0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555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C9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FE3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68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013910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D77" w14:textId="77777777" w:rsidR="00FB746F" w:rsidRPr="00813CD9" w:rsidRDefault="00FB746F" w:rsidP="00B42A4D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051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535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1DA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3A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36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C5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824562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443" w14:textId="77777777" w:rsidR="00FB746F" w:rsidRPr="00813CD9" w:rsidRDefault="00FB746F" w:rsidP="00B42A4D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9D6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12C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94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26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5D0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167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AC9CA7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1954" w14:textId="77777777" w:rsidR="00FB746F" w:rsidRPr="00813CD9" w:rsidRDefault="00FB746F" w:rsidP="00B42A4D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D3C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69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03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68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B9D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5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A16E6A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377" w14:textId="77777777" w:rsidR="00FB746F" w:rsidRPr="00813CD9" w:rsidRDefault="00FB746F" w:rsidP="00B42A4D">
            <w:pPr>
              <w:pStyle w:val="TAL"/>
            </w:pPr>
            <w:r w:rsidRPr="00813CD9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415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A0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4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FD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379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B1F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05BA31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459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C98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72A4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E56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7D5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87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E9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AACF1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4E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5B0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B70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905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101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13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362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24D2B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276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D02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542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E7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A17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B5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5D5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617F617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1151" w14:textId="77777777" w:rsidR="00FB746F" w:rsidRPr="00813CD9" w:rsidRDefault="00FB746F" w:rsidP="00B42A4D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26AB" w14:textId="77777777" w:rsidR="00FB746F" w:rsidRPr="00813CD9" w:rsidRDefault="00FB746F" w:rsidP="00B42A4D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4A95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1584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2533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CA81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A72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58B35A9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4BF" w14:textId="77777777" w:rsidR="00FB746F" w:rsidRPr="00813CD9" w:rsidRDefault="00FB746F" w:rsidP="00B42A4D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82C5" w14:textId="77777777" w:rsidR="00FB746F" w:rsidRPr="00813CD9" w:rsidRDefault="00FB746F" w:rsidP="00B42A4D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6AF2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CCA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5379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B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7F7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0234AFA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294" w14:textId="77777777" w:rsidR="00FB746F" w:rsidRPr="00813CD9" w:rsidRDefault="00FB746F" w:rsidP="00B42A4D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6BC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3778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FA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20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F8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85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08E229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E4CD" w14:textId="77777777" w:rsidR="00FB746F" w:rsidRPr="00813CD9" w:rsidRDefault="00FB746F" w:rsidP="00B42A4D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505C" w14:textId="77777777" w:rsidR="00FB746F" w:rsidRPr="00813CD9" w:rsidRDefault="00FB746F" w:rsidP="00B42A4D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B9A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3804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EC30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54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F81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67B7C61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2710" w14:textId="77777777" w:rsidR="00FB746F" w:rsidRPr="00813CD9" w:rsidRDefault="00FB746F" w:rsidP="00B42A4D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7BE2" w14:textId="77777777" w:rsidR="00FB746F" w:rsidRPr="00813CD9" w:rsidRDefault="00FB746F" w:rsidP="00B42A4D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C99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B7D9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D77F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0E8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21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3C9ED70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D26C" w14:textId="77777777" w:rsidR="00FB746F" w:rsidRPr="00813CD9" w:rsidRDefault="00FB746F" w:rsidP="00B42A4D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4F4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459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85B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C17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3D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13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63F7256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4FE1" w14:textId="77777777" w:rsidR="00FB746F" w:rsidRPr="00813CD9" w:rsidRDefault="00FB746F" w:rsidP="00B42A4D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30A6" w14:textId="77777777" w:rsidR="00FB746F" w:rsidRPr="00813CD9" w:rsidRDefault="00FB746F" w:rsidP="00B42A4D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15D7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A22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DC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F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CA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22314FE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6C69" w14:textId="77777777" w:rsidR="00FB746F" w:rsidRPr="00813CD9" w:rsidRDefault="00FB746F" w:rsidP="00B42A4D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AE05" w14:textId="77777777" w:rsidR="00FB746F" w:rsidRPr="00813CD9" w:rsidRDefault="00FB746F" w:rsidP="00B42A4D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C04B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C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D44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302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21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506EF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75B" w14:textId="77777777" w:rsidR="00FB746F" w:rsidRPr="00813CD9" w:rsidRDefault="00FB746F" w:rsidP="00B42A4D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D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8A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92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E6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CD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BC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AF216F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CA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4D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18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025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1DC4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CC7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4087FB0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05178551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9F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5E0357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680155" w14:textId="77777777" w:rsidR="00FB746F" w:rsidRPr="00813CD9" w:rsidRDefault="00FB746F" w:rsidP="00B42A4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80088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9358D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83B6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B24A6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9CC6C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541617" w14:textId="77777777" w:rsidR="00FB746F" w:rsidRPr="00813CD9" w:rsidRDefault="00FB746F" w:rsidP="00B42A4D">
            <w:pPr>
              <w:pStyle w:val="TAL"/>
              <w:rPr>
                <w:b/>
              </w:rPr>
            </w:pPr>
          </w:p>
        </w:tc>
      </w:tr>
      <w:tr w:rsidR="00FB746F" w:rsidRPr="00813CD9" w14:paraId="2332974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F5A9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247D" w14:textId="77777777" w:rsidR="00FB746F" w:rsidRPr="00813CD9" w:rsidRDefault="00FB746F" w:rsidP="00B42A4D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648" w14:textId="77777777" w:rsidR="00FB746F" w:rsidRPr="00813CD9" w:rsidRDefault="00FB746F" w:rsidP="00B42A4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603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486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3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987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E88714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88EA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355" w14:textId="77777777" w:rsidR="00FB746F" w:rsidRPr="00813CD9" w:rsidRDefault="00FB746F" w:rsidP="00B42A4D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40D" w14:textId="77777777" w:rsidR="00FB746F" w:rsidRPr="00813CD9" w:rsidRDefault="00FB746F" w:rsidP="00B42A4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CE3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4E7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60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36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763218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F52D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lastRenderedPageBreak/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C2A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098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011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10A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623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A3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EAA7B0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A8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F82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EB0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6D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06B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BB6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E8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72812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764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1D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23C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D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39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212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F2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34AEF2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0B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77E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36C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3E8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8D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86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B8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252C7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EE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D44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B21C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C200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4E24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BA9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AC2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5A1EB4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25F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3A9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8B3E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6B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E4F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925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222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33BC0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52E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B23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1F0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461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4BE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D0F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982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3B5394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5E6" w14:textId="77777777" w:rsidR="00FB746F" w:rsidRPr="00813CD9" w:rsidRDefault="00FB746F" w:rsidP="00B42A4D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4F8" w14:textId="77777777" w:rsidR="00FB746F" w:rsidRPr="00813CD9" w:rsidRDefault="00FB746F" w:rsidP="00B42A4D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24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62D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0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0A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02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86C3D4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41F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CE3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AE2A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36F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1E1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93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95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E309E9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AE3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733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FDD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C885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7C9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AABC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CE2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E0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6B1EE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8C9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F5A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3D0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604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65D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A71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C2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60BFAB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B80" w14:textId="77777777" w:rsidR="00FB746F" w:rsidRPr="00813CD9" w:rsidRDefault="00FB746F" w:rsidP="00B42A4D">
            <w:pPr>
              <w:pStyle w:val="TAL"/>
            </w:pPr>
            <w:r w:rsidRPr="00813CD9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656" w14:textId="77777777" w:rsidR="00FB746F" w:rsidRPr="00813CD9" w:rsidRDefault="00FB746F" w:rsidP="00B42A4D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ADC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6B1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23B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0A6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7BC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FA0D99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8CD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AA5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633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081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5A6F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187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86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47B181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179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EBF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BF06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FD8D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092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B9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D0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99A0C8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FFD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lastRenderedPageBreak/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E53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6015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BB7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876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615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31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96E91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513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9C9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FDD FR1 Single PMI with 8TX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4F7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F1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33F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EC1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CC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429C03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01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5D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 xml:space="preserve">2Rx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DE22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B2F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5C4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C4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46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2DE46D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EB0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69F3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533D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1B55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735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E0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A6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906607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92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8E5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449A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8DD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D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F0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AF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74C636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74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72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635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591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AE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72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63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5BCD58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6A9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E67D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TDD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A85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8A9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FA3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88F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62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A52583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C6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E9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813CD9">
              <w:rPr>
                <w:rFonts w:cs="Arial"/>
                <w:lang w:eastAsia="zh-CN"/>
              </w:rPr>
              <w:t>TypeI-SinglePanel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B68B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B5DB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77B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633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C7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28D46D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0B1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AE4F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D58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8B2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8C0B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6E4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2A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8EBD5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B28D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A762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447A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C90B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AB32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954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EC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F6D639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88A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BE9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t xml:space="preserve">2Rx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32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B5BE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246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A6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84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03588E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C790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722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255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C72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DBE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19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F3A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6363673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29A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lastRenderedPageBreak/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E16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3E2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94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4360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9A0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E261A4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160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629A21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331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0D9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323E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41B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4D51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D56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F4A792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64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E97441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24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F9D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4Rx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717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827A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79C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CFA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D7650B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43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036A33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07D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82A5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CEFA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4142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652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83C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6F63CE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5A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B662AD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959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F9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6F1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9F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FE5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86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19CBC5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84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1226CB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C67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C1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2E77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03E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06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08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8D0323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3E85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56B1E3E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17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35D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94D9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47A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F244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7E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5A70D3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94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4284F8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478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0E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65A2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C122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018D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74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9DB5F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AA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31CC93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06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7E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Single PMI with 16Tx Type1 - </w:t>
            </w:r>
            <w:proofErr w:type="spellStart"/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9B6B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4B0A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792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A1B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295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723013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03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A2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4Rx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7B80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C7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90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10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AE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6713E6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F1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958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EB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18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912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26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30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295A0BB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E57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7C2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6D3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F43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25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E1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3C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96384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23B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AC9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FE5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3FC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A79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ACA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66C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86A5F3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454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DA9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454A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2CC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BDA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130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5C6C49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835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</w:p>
        </w:tc>
      </w:tr>
      <w:tr w:rsidR="00FB746F" w:rsidRPr="00813CD9" w14:paraId="1753395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A1E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4FA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7173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F4D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881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A5B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3B5ECC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D4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3CBE3E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CA9531" w14:textId="77777777" w:rsidR="00FB746F" w:rsidRPr="00813CD9" w:rsidRDefault="00FB746F" w:rsidP="00B42A4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CA5E8D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A3AD7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081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D27CB2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0690B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EA33A5" w14:textId="77777777" w:rsidR="00FB746F" w:rsidRPr="00813CD9" w:rsidRDefault="00FB746F" w:rsidP="00B42A4D">
            <w:pPr>
              <w:pStyle w:val="TAL"/>
              <w:rPr>
                <w:b/>
              </w:rPr>
            </w:pPr>
          </w:p>
        </w:tc>
      </w:tr>
      <w:tr w:rsidR="00FB746F" w:rsidRPr="00813CD9" w14:paraId="7EDD084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1AF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lastRenderedPageBreak/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7F7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E93B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00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F7D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A2E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08CA9A2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5F881438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A9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B33977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CA8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AC3C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31B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4BF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6A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18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A78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724F87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F7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4B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9E6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25A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95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BD15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41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65D95F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E8D5" w14:textId="77777777" w:rsidR="00FB746F" w:rsidRPr="00813CD9" w:rsidRDefault="00FB746F" w:rsidP="00B42A4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0ECB" w14:textId="77777777" w:rsidR="00FB746F" w:rsidRPr="00813CD9" w:rsidRDefault="00FB746F" w:rsidP="00B42A4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C4D" w14:textId="77777777" w:rsidR="00FB746F" w:rsidRPr="00813CD9" w:rsidRDefault="00FB746F" w:rsidP="00B42A4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F58C" w14:textId="77777777" w:rsidR="00FB746F" w:rsidRPr="00813CD9" w:rsidRDefault="00FB746F" w:rsidP="00B42A4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D1F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C2B" w14:textId="77777777" w:rsidR="00FB746F" w:rsidRPr="00813CD9" w:rsidRDefault="00FB746F" w:rsidP="00B42A4D">
            <w:pPr>
              <w:pStyle w:val="TAL"/>
            </w:pPr>
            <w:r w:rsidRPr="00813CD9"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EE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5416D5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A6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E6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F0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2BF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501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05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7F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330B21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323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958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72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5B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AF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ED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5F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631134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9D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590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766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1A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9C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9A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87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4A067A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D34AE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9ABF4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A9700C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C40FE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638CC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DD2EF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1F929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519E685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F9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F2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CD80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66A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665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41A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21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313296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8BEE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2A1" w14:textId="77777777" w:rsidR="00FB746F" w:rsidRPr="00813CD9" w:rsidRDefault="00FB746F" w:rsidP="00B42A4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93CF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4450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A248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693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352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FB746F" w:rsidRPr="00813CD9" w14:paraId="779B161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86B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3F7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56E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C99D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5EE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01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1E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41D4E28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5D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73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EC7F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AAB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FB8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799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3F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1103EC1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3B8C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2FEB" w14:textId="77777777" w:rsidR="00FB746F" w:rsidRPr="00813CD9" w:rsidRDefault="00FB746F" w:rsidP="00B42A4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1DD8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848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B092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F6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166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529884D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5643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621906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6D7DD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42D94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536A4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0E3468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D32F3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3277E4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3F8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3D0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367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D07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AE1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678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6B65DF8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5D3FD37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33E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4B6352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35E9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7EC" w14:textId="77777777" w:rsidR="00FB746F" w:rsidRPr="00813CD9" w:rsidRDefault="00FB746F" w:rsidP="00B42A4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EF21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890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825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672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CAE4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72203C8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217547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D0CC7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001C24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444F7F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A7A60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259A67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A13FFB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712AC036" w14:textId="77777777" w:rsidTr="00B42A4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DCCE" w14:textId="77777777" w:rsidR="00FB746F" w:rsidRPr="00813CD9" w:rsidRDefault="00FB746F" w:rsidP="00B42A4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63CCB0A9" w14:textId="77777777" w:rsidR="00FB746F" w:rsidRPr="00813CD9" w:rsidRDefault="00FB746F" w:rsidP="00B42A4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3EA23DD4" w14:textId="77777777" w:rsidR="00FB746F" w:rsidRPr="00813CD9" w:rsidRDefault="00FB746F" w:rsidP="00B42A4D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3456F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6B325" w14:textId="77777777" w:rsidR="008B560F" w:rsidRDefault="008B560F">
      <w:r>
        <w:separator/>
      </w:r>
    </w:p>
  </w:endnote>
  <w:endnote w:type="continuationSeparator" w:id="0">
    <w:p w14:paraId="4840C21A" w14:textId="77777777" w:rsidR="008B560F" w:rsidRDefault="008B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154C" w14:textId="77777777" w:rsidR="008B560F" w:rsidRDefault="008B560F">
      <w:r>
        <w:separator/>
      </w:r>
    </w:p>
  </w:footnote>
  <w:footnote w:type="continuationSeparator" w:id="0">
    <w:p w14:paraId="67C92ECB" w14:textId="77777777" w:rsidR="008B560F" w:rsidRDefault="008B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BAA"/>
    <w:rsid w:val="0026004D"/>
    <w:rsid w:val="002640DD"/>
    <w:rsid w:val="00275D12"/>
    <w:rsid w:val="00284FEB"/>
    <w:rsid w:val="002860C4"/>
    <w:rsid w:val="002B5741"/>
    <w:rsid w:val="002E472E"/>
    <w:rsid w:val="00305409"/>
    <w:rsid w:val="003456F9"/>
    <w:rsid w:val="003609EF"/>
    <w:rsid w:val="0036231A"/>
    <w:rsid w:val="00374DD4"/>
    <w:rsid w:val="003E1A36"/>
    <w:rsid w:val="003E4AC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BAC"/>
    <w:rsid w:val="00870EE7"/>
    <w:rsid w:val="008863B9"/>
    <w:rsid w:val="008A45A6"/>
    <w:rsid w:val="008B560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61AF"/>
    <w:rsid w:val="00EB09B7"/>
    <w:rsid w:val="00EE7D7C"/>
    <w:rsid w:val="00F25D98"/>
    <w:rsid w:val="00F300FB"/>
    <w:rsid w:val="00FB6386"/>
    <w:rsid w:val="00FB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B746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746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FB74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74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B74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B746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FB746F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FB746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B74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B746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B74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74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B746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FB74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B74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74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74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B746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746F"/>
    <w:rPr>
      <w:rFonts w:ascii="Times New Roman" w:hAnsi="Times New Roman"/>
      <w:lang w:val="en-GB" w:eastAsia="en-US"/>
    </w:rPr>
  </w:style>
  <w:style w:type="character" w:customStyle="1" w:styleId="B2Car">
    <w:name w:val="B2 Car"/>
    <w:rsid w:val="00FB746F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B74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B746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FB746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B746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B746F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74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B746F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B74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FB746F"/>
  </w:style>
  <w:style w:type="character" w:customStyle="1" w:styleId="TALCar">
    <w:name w:val="TAL Car"/>
    <w:qFormat/>
    <w:rsid w:val="00FB746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FB746F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B746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B746F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FB746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B746F"/>
    <w:rPr>
      <w:rFonts w:ascii="Times New Roman" w:eastAsia="SimSun" w:hAnsi="Times New Roman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B746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FB746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B746F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FB74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FB746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FB746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B746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B746F"/>
  </w:style>
  <w:style w:type="character" w:customStyle="1" w:styleId="B2Char1">
    <w:name w:val="B2 Char1"/>
    <w:rsid w:val="00FB746F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FB74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FB746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B74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FB74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FB746F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ListBullet2Char">
    <w:name w:val="List Bullet 2 Char"/>
    <w:link w:val="ListBullet2"/>
    <w:rsid w:val="00FB746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B746F"/>
    <w:rPr>
      <w:rFonts w:eastAsia="Times New Roman"/>
      <w:color w:val="FF0000"/>
    </w:rPr>
  </w:style>
  <w:style w:type="character" w:styleId="PageNumber">
    <w:name w:val="page number"/>
    <w:rsid w:val="00FB746F"/>
  </w:style>
  <w:style w:type="character" w:customStyle="1" w:styleId="FooterChar">
    <w:name w:val="Footer Char"/>
    <w:link w:val="Footer"/>
    <w:rsid w:val="00FB746F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FB746F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FB746F"/>
  </w:style>
  <w:style w:type="paragraph" w:customStyle="1" w:styleId="TALCharChar">
    <w:name w:val="TAL Char Char"/>
    <w:basedOn w:val="Normal"/>
    <w:link w:val="TALCharCharChar"/>
    <w:rsid w:val="00FB74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B746F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FB746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FB74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B74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74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746F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FB746F"/>
  </w:style>
  <w:style w:type="numbering" w:customStyle="1" w:styleId="NoList2">
    <w:name w:val="No List2"/>
    <w:next w:val="NoList"/>
    <w:uiPriority w:val="99"/>
    <w:semiHidden/>
    <w:unhideWhenUsed/>
    <w:rsid w:val="00FB746F"/>
  </w:style>
  <w:style w:type="numbering" w:customStyle="1" w:styleId="NoList3">
    <w:name w:val="No List3"/>
    <w:next w:val="NoList"/>
    <w:uiPriority w:val="99"/>
    <w:semiHidden/>
    <w:unhideWhenUsed/>
    <w:rsid w:val="00FB746F"/>
  </w:style>
  <w:style w:type="paragraph" w:customStyle="1" w:styleId="Separation">
    <w:name w:val="Separation"/>
    <w:basedOn w:val="Heading1"/>
    <w:next w:val="Normal"/>
    <w:uiPriority w:val="99"/>
    <w:rsid w:val="00FB746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msonormal0">
    <w:name w:val="msonormal"/>
    <w:basedOn w:val="Normal"/>
    <w:uiPriority w:val="99"/>
    <w:rsid w:val="00FB746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15</Pages>
  <Words>5240</Words>
  <Characters>26371</Characters>
  <Application>Microsoft Office Word</Application>
  <DocSecurity>0</DocSecurity>
  <Lines>219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2020-02-03T08:32:00Z</dcterms:created>
  <dcterms:modified xsi:type="dcterms:W3CDTF">2022-02-12T06:27:00Z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R5-221152</vt:lpwstr>
  </property>
  <property fmtid="{D5CDD505-2E9C-101B-9397-08002B2CF9AE}" pid="10" name="Spec#">
    <vt:lpwstr>38.522</vt:lpwstr>
  </property>
  <property fmtid="{D5CDD505-2E9C-101B-9397-08002B2CF9AE}" pid="11" name="Cr#">
    <vt:lpwstr>0151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Applicability of NR perf enh WI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